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6638AD74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4304D9" w:rsidRPr="00447AC8">
        <w:t>Rahmenvertrag für externe Dienstleistung zur Unterstützung des ITZBund im Wirkbetrieb des PNR Fachverfahrens</w:t>
      </w:r>
    </w:p>
    <w:p w14:paraId="162B6A69" w14:textId="415C68E7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Z42-</w:t>
      </w:r>
      <w:r w:rsidR="004304D9">
        <w:t>2025-0123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bookmarkStart w:id="4" w:name="_GoBack"/>
          <w:r w:rsidRPr="008407C1">
            <w:rPr>
              <w:noProof/>
            </w:rPr>
            <w:t>__________________________________________</w:t>
          </w:r>
          <w:bookmarkEnd w:id="4"/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326CD3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326CD3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326CD3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326CD3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326CD3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326CD3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NUTS Code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326CD3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sectPr w:rsidR="00230F8D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F879" w14:textId="0A1E9734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Cm0IYLb85LYUJGYeqH6GZmb3uquCskF88ZAjC1I6HvBLqRQPWLZiE3SKFNW1fQ5suK/CvZt4r7SrRhC9liXYEA==" w:saltValue="phJ+rFnBbK3Bb3/XyoYli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26CD3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304D9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927232"/>
    <w:rsid w:val="00932F7D"/>
    <w:rsid w:val="00945DED"/>
    <w:rsid w:val="00945F23"/>
    <w:rsid w:val="009540FF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B06138"/>
    <w:rsid w:val="00B1751F"/>
    <w:rsid w:val="00B336E5"/>
    <w:rsid w:val="00B562EB"/>
    <w:rsid w:val="00B80229"/>
    <w:rsid w:val="00B97B0B"/>
    <w:rsid w:val="00BD1950"/>
    <w:rsid w:val="00C177BA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736D5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47819a85-8e65-4399-9676-00867fa9996b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8780A8-B7A0-41EF-96BD-28311FDE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376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de Boer, Tom ( ITZBund B, extern )</cp:lastModifiedBy>
  <cp:revision>2</cp:revision>
  <cp:lastPrinted>2025-08-21T10:48:00Z</cp:lastPrinted>
  <dcterms:created xsi:type="dcterms:W3CDTF">2026-02-06T10:25:00Z</dcterms:created>
  <dcterms:modified xsi:type="dcterms:W3CDTF">2026-02-06T10:25:00Z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